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VILERS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5E6A" w:rsidRDefault="001F5E6A" w:rsidP="001F5E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1F5E6A" w:rsidRDefault="001F5E6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F5E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E6A" w:rsidRDefault="001F5E6A" w:rsidP="00E71FC3">
      <w:pPr>
        <w:spacing w:after="0" w:line="240" w:lineRule="auto"/>
      </w:pPr>
      <w:r>
        <w:separator/>
      </w:r>
    </w:p>
  </w:endnote>
  <w:endnote w:type="continuationSeparator" w:id="0">
    <w:p w:rsidR="001F5E6A" w:rsidRDefault="001F5E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E6A" w:rsidRDefault="001F5E6A" w:rsidP="00E71FC3">
      <w:pPr>
        <w:spacing w:after="0" w:line="240" w:lineRule="auto"/>
      </w:pPr>
      <w:r>
        <w:separator/>
      </w:r>
    </w:p>
  </w:footnote>
  <w:footnote w:type="continuationSeparator" w:id="0">
    <w:p w:rsidR="001F5E6A" w:rsidRDefault="001F5E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6A"/>
    <w:rsid w:val="001F5E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2A36A"/>
  <w15:chartTrackingRefBased/>
  <w15:docId w15:val="{BF600D6F-30FB-4B91-B1C0-22DD0BA4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2016-05-21T21:28:00Z</dcterms:created>
  <dcterms:modified xsi:type="dcterms:W3CDTF">2016-05-21T21:29:00Z</dcterms:modified>
</cp:coreProperties>
</file>